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3FB" w:rsidRDefault="006763FB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763FB" w:rsidRDefault="006763FB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6763FB" w:rsidRDefault="006763FB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2017г.</w:t>
      </w:r>
    </w:p>
    <w:p w:rsidR="006763FB" w:rsidRDefault="006763FB" w:rsidP="004B0556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6763FB">
        <w:tc>
          <w:tcPr>
            <w:tcW w:w="1702" w:type="dxa"/>
            <w:vMerge w:val="restart"/>
            <w:vAlign w:val="center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763FB">
        <w:tc>
          <w:tcPr>
            <w:tcW w:w="1702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</w:tr>
      <w:tr w:rsidR="006763FB" w:rsidTr="00AE08F2">
        <w:trPr>
          <w:trHeight w:val="2393"/>
        </w:trPr>
        <w:tc>
          <w:tcPr>
            <w:tcW w:w="1702" w:type="dxa"/>
          </w:tcPr>
          <w:p w:rsidR="006763FB" w:rsidRPr="0071724A" w:rsidRDefault="006763F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Московкина М</w:t>
            </w:r>
            <w:r w:rsidRPr="0071724A">
              <w:rPr>
                <w:color w:val="333333"/>
                <w:lang w:eastAsia="en-US"/>
              </w:rPr>
              <w:t>.В.</w:t>
            </w:r>
          </w:p>
        </w:tc>
        <w:tc>
          <w:tcPr>
            <w:tcW w:w="1416" w:type="dxa"/>
          </w:tcPr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МК</w:t>
            </w:r>
            <w:r w:rsidRPr="0071724A">
              <w:rPr>
                <w:color w:val="333333"/>
                <w:lang w:eastAsia="en-US"/>
              </w:rPr>
              <w:t xml:space="preserve">ОУ </w:t>
            </w:r>
            <w:r>
              <w:rPr>
                <w:color w:val="333333"/>
                <w:lang w:eastAsia="en-US"/>
              </w:rPr>
              <w:t>«</w:t>
            </w:r>
            <w:r w:rsidRPr="0071724A">
              <w:rPr>
                <w:color w:val="333333"/>
                <w:lang w:eastAsia="en-US"/>
              </w:rPr>
              <w:t>Еманжелин</w:t>
            </w:r>
            <w:r>
              <w:rPr>
                <w:color w:val="333333"/>
                <w:lang w:eastAsia="en-US"/>
              </w:rPr>
              <w:t>ская С(К)ОУ»</w:t>
            </w:r>
          </w:p>
        </w:tc>
        <w:tc>
          <w:tcPr>
            <w:tcW w:w="1265" w:type="dxa"/>
          </w:tcPr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6763FB" w:rsidRPr="0071724A" w:rsidRDefault="006763F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1/3</w:t>
            </w:r>
          </w:p>
          <w:p w:rsidR="006763FB" w:rsidRPr="0071724A" w:rsidRDefault="006763FB">
            <w:pPr>
              <w:rPr>
                <w:color w:val="333333"/>
                <w:lang w:eastAsia="en-US"/>
              </w:rPr>
            </w:pPr>
          </w:p>
          <w:p w:rsidR="006763FB" w:rsidRPr="0071724A" w:rsidRDefault="006763F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</w:t>
            </w:r>
          </w:p>
          <w:p w:rsidR="006763FB" w:rsidRPr="0071724A" w:rsidRDefault="006763F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долевая 1/3</w:t>
            </w:r>
          </w:p>
        </w:tc>
        <w:tc>
          <w:tcPr>
            <w:tcW w:w="1080" w:type="dxa"/>
          </w:tcPr>
          <w:p w:rsidR="006763FB" w:rsidRPr="0071724A" w:rsidRDefault="006763FB" w:rsidP="00B8550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919</w:t>
            </w: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15453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54</w:t>
            </w: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154539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AE08F2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154539">
            <w:pPr>
              <w:rPr>
                <w:color w:val="333333"/>
                <w:lang w:eastAsia="en-US"/>
              </w:rPr>
            </w:pPr>
          </w:p>
        </w:tc>
        <w:tc>
          <w:tcPr>
            <w:tcW w:w="1188" w:type="dxa"/>
          </w:tcPr>
          <w:p w:rsidR="006763FB" w:rsidRPr="0071724A" w:rsidRDefault="006763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6763FB" w:rsidRPr="0071724A" w:rsidRDefault="006763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6763FB" w:rsidRPr="0071724A" w:rsidRDefault="006763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6763FB" w:rsidRPr="00154539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6763FB" w:rsidRPr="0071724A" w:rsidRDefault="006763F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589904,32</w:t>
            </w:r>
          </w:p>
        </w:tc>
        <w:tc>
          <w:tcPr>
            <w:tcW w:w="1739" w:type="dxa"/>
          </w:tcPr>
          <w:p w:rsidR="006763FB" w:rsidRPr="0071724A" w:rsidRDefault="006763FB">
            <w:pPr>
              <w:rPr>
                <w:color w:val="333333"/>
                <w:lang w:eastAsia="en-US"/>
              </w:rPr>
            </w:pPr>
          </w:p>
        </w:tc>
      </w:tr>
      <w:tr w:rsidR="006763FB">
        <w:tc>
          <w:tcPr>
            <w:tcW w:w="1702" w:type="dxa"/>
          </w:tcPr>
          <w:p w:rsidR="006763FB" w:rsidRPr="00773C2F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Супруг</w:t>
            </w:r>
          </w:p>
        </w:tc>
        <w:tc>
          <w:tcPr>
            <w:tcW w:w="1416" w:type="dxa"/>
          </w:tcPr>
          <w:p w:rsidR="006763FB" w:rsidRPr="00AE08F2" w:rsidRDefault="006763FB" w:rsidP="0071724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265" w:type="dxa"/>
          </w:tcPr>
          <w:p w:rsidR="006763FB" w:rsidRPr="00AE08F2" w:rsidRDefault="006763FB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1)Земель-ный участок</w:t>
            </w:r>
          </w:p>
          <w:p w:rsidR="006763FB" w:rsidRPr="00AE08F2" w:rsidRDefault="006763FB">
            <w:pPr>
              <w:rPr>
                <w:color w:val="800000"/>
                <w:lang w:eastAsia="en-US"/>
              </w:rPr>
            </w:pPr>
          </w:p>
          <w:p w:rsidR="006763FB" w:rsidRPr="00AE08F2" w:rsidRDefault="006763FB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2)Квартира</w:t>
            </w:r>
          </w:p>
          <w:p w:rsidR="006763FB" w:rsidRPr="00AE08F2" w:rsidRDefault="006763FB">
            <w:pPr>
              <w:rPr>
                <w:color w:val="800000"/>
                <w:lang w:eastAsia="en-US"/>
              </w:rPr>
            </w:pPr>
          </w:p>
          <w:p w:rsidR="006763FB" w:rsidRPr="00AE08F2" w:rsidRDefault="006763FB">
            <w:pPr>
              <w:rPr>
                <w:color w:val="800000"/>
                <w:lang w:eastAsia="en-US"/>
              </w:rPr>
            </w:pPr>
          </w:p>
          <w:p w:rsidR="006763FB" w:rsidRPr="00AE08F2" w:rsidRDefault="006763FB">
            <w:pPr>
              <w:rPr>
                <w:color w:val="800000"/>
                <w:lang w:eastAsia="en-US"/>
              </w:rPr>
            </w:pPr>
          </w:p>
        </w:tc>
        <w:tc>
          <w:tcPr>
            <w:tcW w:w="1081" w:type="dxa"/>
          </w:tcPr>
          <w:p w:rsidR="006763FB" w:rsidRPr="00AE08F2" w:rsidRDefault="006763FB" w:rsidP="00154539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Общая долевая 1/3</w:t>
            </w:r>
          </w:p>
          <w:p w:rsidR="006763FB" w:rsidRPr="00AE08F2" w:rsidRDefault="006763FB" w:rsidP="007574BE">
            <w:pPr>
              <w:rPr>
                <w:color w:val="800000"/>
                <w:lang w:eastAsia="en-US"/>
              </w:rPr>
            </w:pPr>
          </w:p>
          <w:p w:rsidR="006763FB" w:rsidRPr="00AE08F2" w:rsidRDefault="006763FB" w:rsidP="007574BE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Общая долевая 1/3</w:t>
            </w:r>
          </w:p>
          <w:p w:rsidR="006763FB" w:rsidRPr="00AE08F2" w:rsidRDefault="006763FB" w:rsidP="0071724A">
            <w:pPr>
              <w:jc w:val="center"/>
              <w:rPr>
                <w:color w:val="800000"/>
                <w:lang w:eastAsia="en-US"/>
              </w:rPr>
            </w:pPr>
          </w:p>
          <w:p w:rsidR="006763FB" w:rsidRPr="00AE08F2" w:rsidRDefault="006763FB" w:rsidP="00773C2F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763FB" w:rsidRPr="00AE08F2" w:rsidRDefault="006763FB" w:rsidP="00154539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919</w:t>
            </w:r>
          </w:p>
          <w:p w:rsidR="006763FB" w:rsidRPr="00AE08F2" w:rsidRDefault="006763FB" w:rsidP="0071724A">
            <w:pPr>
              <w:jc w:val="center"/>
              <w:rPr>
                <w:color w:val="800000"/>
                <w:lang w:eastAsia="en-US"/>
              </w:rPr>
            </w:pPr>
          </w:p>
          <w:p w:rsidR="006763FB" w:rsidRPr="00AE08F2" w:rsidRDefault="006763FB" w:rsidP="0071724A">
            <w:pPr>
              <w:jc w:val="center"/>
              <w:rPr>
                <w:color w:val="800000"/>
                <w:lang w:eastAsia="en-US"/>
              </w:rPr>
            </w:pPr>
          </w:p>
          <w:p w:rsidR="006763FB" w:rsidRPr="00AE08F2" w:rsidRDefault="006763FB" w:rsidP="0071724A">
            <w:pPr>
              <w:jc w:val="center"/>
              <w:rPr>
                <w:color w:val="800000"/>
                <w:lang w:eastAsia="en-US"/>
              </w:rPr>
            </w:pPr>
          </w:p>
          <w:p w:rsidR="006763FB" w:rsidRPr="00AE08F2" w:rsidRDefault="006763FB" w:rsidP="007574BE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54</w:t>
            </w:r>
          </w:p>
          <w:p w:rsidR="006763FB" w:rsidRPr="00AE08F2" w:rsidRDefault="006763FB" w:rsidP="0071724A">
            <w:pPr>
              <w:jc w:val="center"/>
              <w:rPr>
                <w:color w:val="800000"/>
                <w:lang w:eastAsia="en-US"/>
              </w:rPr>
            </w:pPr>
          </w:p>
          <w:p w:rsidR="006763FB" w:rsidRPr="00AE08F2" w:rsidRDefault="006763FB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6763FB" w:rsidRPr="00AE08F2" w:rsidRDefault="006763FB" w:rsidP="00154539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Россия</w:t>
            </w:r>
          </w:p>
          <w:p w:rsidR="006763FB" w:rsidRPr="00AE08F2" w:rsidRDefault="006763FB" w:rsidP="0071724A">
            <w:pPr>
              <w:jc w:val="center"/>
              <w:rPr>
                <w:color w:val="800000"/>
                <w:lang w:eastAsia="en-US"/>
              </w:rPr>
            </w:pPr>
          </w:p>
          <w:p w:rsidR="006763FB" w:rsidRPr="00AE08F2" w:rsidRDefault="006763FB" w:rsidP="0071724A">
            <w:pPr>
              <w:jc w:val="center"/>
              <w:rPr>
                <w:color w:val="800000"/>
                <w:lang w:eastAsia="en-US"/>
              </w:rPr>
            </w:pPr>
          </w:p>
          <w:p w:rsidR="006763FB" w:rsidRPr="00AE08F2" w:rsidRDefault="006763FB" w:rsidP="0071724A">
            <w:pPr>
              <w:jc w:val="center"/>
              <w:rPr>
                <w:color w:val="800000"/>
                <w:lang w:eastAsia="en-US"/>
              </w:rPr>
            </w:pPr>
          </w:p>
          <w:p w:rsidR="006763FB" w:rsidRPr="00AE08F2" w:rsidRDefault="006763FB" w:rsidP="00154539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6763FB" w:rsidRPr="00AE08F2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Pr="00AE08F2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Pr="00AE08F2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6763FB" w:rsidRPr="00AE08F2" w:rsidRDefault="006763FB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Автомобиль легковой</w:t>
            </w:r>
          </w:p>
          <w:p w:rsidR="006763FB" w:rsidRPr="00AE08F2" w:rsidRDefault="006763FB">
            <w:pPr>
              <w:rPr>
                <w:color w:val="800000"/>
                <w:lang w:eastAsia="en-US"/>
              </w:rPr>
            </w:pPr>
            <w:r w:rsidRPr="00AE08F2">
              <w:rPr>
                <w:color w:val="800000"/>
                <w:lang w:eastAsia="en-US"/>
              </w:rPr>
              <w:t>КИА УД</w:t>
            </w:r>
          </w:p>
        </w:tc>
        <w:tc>
          <w:tcPr>
            <w:tcW w:w="1739" w:type="dxa"/>
          </w:tcPr>
          <w:p w:rsidR="006763FB" w:rsidRPr="0071724A" w:rsidRDefault="006763F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81158,61</w:t>
            </w:r>
          </w:p>
        </w:tc>
        <w:tc>
          <w:tcPr>
            <w:tcW w:w="1739" w:type="dxa"/>
          </w:tcPr>
          <w:p w:rsidR="006763FB" w:rsidRPr="0071724A" w:rsidRDefault="006763FB">
            <w:pPr>
              <w:rPr>
                <w:color w:val="800000"/>
                <w:lang w:eastAsia="en-US"/>
              </w:rPr>
            </w:pPr>
          </w:p>
        </w:tc>
      </w:tr>
      <w:tr w:rsidR="006763FB">
        <w:trPr>
          <w:trHeight w:val="1248"/>
        </w:trPr>
        <w:tc>
          <w:tcPr>
            <w:tcW w:w="1702" w:type="dxa"/>
          </w:tcPr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416" w:type="dxa"/>
          </w:tcPr>
          <w:p w:rsidR="006763FB" w:rsidRPr="0071724A" w:rsidRDefault="006763FB" w:rsidP="0071724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265" w:type="dxa"/>
          </w:tcPr>
          <w:p w:rsidR="006763FB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</w:t>
            </w:r>
            <w:r w:rsidRPr="0071724A">
              <w:rPr>
                <w:color w:val="800000"/>
                <w:lang w:eastAsia="en-US"/>
              </w:rPr>
              <w:t>емель</w:t>
            </w:r>
            <w:r>
              <w:rPr>
                <w:color w:val="800000"/>
                <w:lang w:eastAsia="en-US"/>
              </w:rPr>
              <w:t>-</w:t>
            </w:r>
            <w:r w:rsidRPr="0071724A">
              <w:rPr>
                <w:color w:val="800000"/>
                <w:lang w:eastAsia="en-US"/>
              </w:rPr>
              <w:t>ный участок</w:t>
            </w:r>
          </w:p>
          <w:p w:rsidR="006763FB" w:rsidRPr="0071724A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2)К</w:t>
            </w:r>
            <w:r w:rsidRPr="0071724A">
              <w:rPr>
                <w:color w:val="800000"/>
                <w:lang w:eastAsia="en-US"/>
              </w:rPr>
              <w:t>вартира</w:t>
            </w:r>
          </w:p>
          <w:p w:rsidR="006763FB" w:rsidRDefault="006763FB">
            <w:pPr>
              <w:rPr>
                <w:color w:val="800000"/>
                <w:lang w:eastAsia="en-US"/>
              </w:rPr>
            </w:pPr>
          </w:p>
        </w:tc>
        <w:tc>
          <w:tcPr>
            <w:tcW w:w="1081" w:type="dxa"/>
          </w:tcPr>
          <w:p w:rsidR="006763FB" w:rsidRPr="0071724A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6763FB" w:rsidRPr="0071724A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6763FB" w:rsidRDefault="006763FB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919</w:t>
            </w: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</w:t>
            </w: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</w:p>
        </w:tc>
        <w:tc>
          <w:tcPr>
            <w:tcW w:w="1188" w:type="dxa"/>
          </w:tcPr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6763FB" w:rsidRDefault="006763FB">
            <w:pPr>
              <w:rPr>
                <w:color w:val="800000"/>
                <w:lang w:eastAsia="en-US"/>
              </w:rPr>
            </w:pPr>
          </w:p>
        </w:tc>
        <w:tc>
          <w:tcPr>
            <w:tcW w:w="1739" w:type="dxa"/>
          </w:tcPr>
          <w:p w:rsidR="006763FB" w:rsidRDefault="006763F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6763FB" w:rsidRPr="0071724A" w:rsidRDefault="006763FB">
            <w:pPr>
              <w:rPr>
                <w:color w:val="800000"/>
                <w:lang w:eastAsia="en-US"/>
              </w:rPr>
            </w:pPr>
          </w:p>
        </w:tc>
      </w:tr>
      <w:tr w:rsidR="006763FB">
        <w:tc>
          <w:tcPr>
            <w:tcW w:w="1702" w:type="dxa"/>
          </w:tcPr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416" w:type="dxa"/>
          </w:tcPr>
          <w:p w:rsidR="006763FB" w:rsidRPr="0071724A" w:rsidRDefault="006763FB" w:rsidP="0071724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265" w:type="dxa"/>
          </w:tcPr>
          <w:p w:rsidR="006763FB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6763FB" w:rsidRPr="0071724A" w:rsidRDefault="006763FB" w:rsidP="00CA6DF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1/6</w:t>
            </w:r>
          </w:p>
          <w:p w:rsidR="006763FB" w:rsidRDefault="006763FB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763FB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</w:t>
            </w:r>
          </w:p>
        </w:tc>
        <w:tc>
          <w:tcPr>
            <w:tcW w:w="971" w:type="dxa"/>
          </w:tcPr>
          <w:p w:rsidR="006763FB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1) Земель-ный участок</w:t>
            </w:r>
          </w:p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919</w:t>
            </w: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6763FB" w:rsidRDefault="006763FB">
            <w:pPr>
              <w:rPr>
                <w:color w:val="800000"/>
                <w:lang w:eastAsia="en-US"/>
              </w:rPr>
            </w:pPr>
          </w:p>
        </w:tc>
        <w:tc>
          <w:tcPr>
            <w:tcW w:w="1739" w:type="dxa"/>
          </w:tcPr>
          <w:p w:rsidR="006763FB" w:rsidRDefault="006763F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6763FB" w:rsidRPr="0071724A" w:rsidRDefault="006763FB">
            <w:pPr>
              <w:rPr>
                <w:color w:val="800000"/>
                <w:lang w:eastAsia="en-US"/>
              </w:rPr>
            </w:pPr>
          </w:p>
        </w:tc>
      </w:tr>
    </w:tbl>
    <w:p w:rsidR="006763FB" w:rsidRDefault="006763FB"/>
    <w:sectPr w:rsidR="006763FB" w:rsidSect="00F2452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556"/>
    <w:rsid w:val="00154539"/>
    <w:rsid w:val="001E7F6B"/>
    <w:rsid w:val="002B473D"/>
    <w:rsid w:val="003C5D24"/>
    <w:rsid w:val="003E23D9"/>
    <w:rsid w:val="004700B5"/>
    <w:rsid w:val="004B0556"/>
    <w:rsid w:val="004C2BFF"/>
    <w:rsid w:val="00521C8B"/>
    <w:rsid w:val="0057363C"/>
    <w:rsid w:val="006763FB"/>
    <w:rsid w:val="0071724A"/>
    <w:rsid w:val="007574BE"/>
    <w:rsid w:val="00773C2F"/>
    <w:rsid w:val="00822C54"/>
    <w:rsid w:val="0084307A"/>
    <w:rsid w:val="008E16FB"/>
    <w:rsid w:val="008E510C"/>
    <w:rsid w:val="0096135D"/>
    <w:rsid w:val="00AE08F2"/>
    <w:rsid w:val="00B601E6"/>
    <w:rsid w:val="00B621D7"/>
    <w:rsid w:val="00B85505"/>
    <w:rsid w:val="00BD3567"/>
    <w:rsid w:val="00C21AB8"/>
    <w:rsid w:val="00C6243B"/>
    <w:rsid w:val="00CA60E9"/>
    <w:rsid w:val="00CA6DF8"/>
    <w:rsid w:val="00E653BB"/>
    <w:rsid w:val="00F24527"/>
    <w:rsid w:val="00F63233"/>
    <w:rsid w:val="00F75EF0"/>
    <w:rsid w:val="00FA41E1"/>
    <w:rsid w:val="00FF3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5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B055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5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2</Pages>
  <Words>176</Words>
  <Characters>1004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2014-05-07T11:16:00Z</dcterms:created>
  <dcterms:modified xsi:type="dcterms:W3CDTF">2018-04-27T10:33:00Z</dcterms:modified>
</cp:coreProperties>
</file>